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6C1F0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7D1528">
        <w:rPr>
          <w:rFonts w:cs="Arial"/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7D1528" w:rsidRPr="007D1528">
        <w:rPr>
          <w:b/>
          <w:noProof/>
          <w:sz w:val="28"/>
        </w:rPr>
        <w:t>R3-247096</w:t>
      </w:r>
    </w:p>
    <w:p w14:paraId="7CB45193" w14:textId="5403EC9A" w:rsidR="001E41F3" w:rsidRDefault="007D1528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22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D6CF0" w:rsidR="001E41F3" w:rsidRPr="00410371" w:rsidRDefault="00E06DF5" w:rsidP="00E06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5B19C" w:rsidR="001E41F3" w:rsidRPr="00410371" w:rsidRDefault="007D1528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882BD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56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F5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2F3F3" w:rsidR="001E41F3" w:rsidRDefault="00DD7AD7">
            <w:pPr>
              <w:pStyle w:val="CRCoverPage"/>
              <w:spacing w:after="0"/>
              <w:ind w:left="100"/>
              <w:rPr>
                <w:noProof/>
              </w:rPr>
            </w:pPr>
            <w:r w:rsidRPr="00DD7AD7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E04DD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8561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</w:t>
            </w:r>
            <w:r w:rsidR="007D1528">
              <w:t>1</w:t>
            </w:r>
            <w:r w:rsidR="00DA4138">
              <w:t>-</w:t>
            </w:r>
            <w:r w:rsidR="007D1528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CB4FC" w:rsidR="001E41F3" w:rsidRDefault="006F5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78E84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6F5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6621CBF2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066A87">
              <w:t xml:space="preserve">It has isolated impact on BAP mapping configuration from functional point of view. </w:t>
            </w:r>
            <w:r w:rsidR="00307D53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E5261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307D53" w:rsidRPr="00307D53">
              <w:rPr>
                <w:rFonts w:cs="Courier New"/>
                <w:bCs/>
              </w:rPr>
              <w:t>ProtocolIE-SingleContainer</w:t>
            </w:r>
            <w:r w:rsidR="00680B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cannot include optional IE</w:t>
            </w:r>
            <w:r w:rsidR="00074972">
              <w:rPr>
                <w:lang w:eastAsia="zh-CN"/>
              </w:rPr>
              <w:t xml:space="preserve">. </w:t>
            </w:r>
            <w:r w:rsidR="00845138">
              <w:rPr>
                <w:lang w:eastAsia="zh-CN"/>
              </w:rPr>
              <w:t xml:space="preserve">Will cause </w:t>
            </w:r>
            <w:r w:rsidR="00862B1A">
              <w:t>unpredictable</w:t>
            </w:r>
            <w:r w:rsidR="00845138">
              <w:t xml:space="preserve"> behaviour for receiver of the IE</w:t>
            </w:r>
            <w:r w:rsidR="00862B1A">
              <w:t xml:space="preserve">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5DC62" w14:textId="77777777" w:rsidR="008863B9" w:rsidRDefault="00307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4B2BFE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consequences if not approved.</w:t>
            </w:r>
          </w:p>
          <w:p w14:paraId="15CE2E41" w14:textId="77777777" w:rsidR="00066A87" w:rsidRDefault="00066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Update the impact analysis part.</w:t>
            </w:r>
          </w:p>
          <w:p w14:paraId="6ACA4173" w14:textId="2631FA46" w:rsidR="007D1528" w:rsidRDefault="007D15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3: Resubmit the endorsed CR to RAN3 #126.</w:t>
            </w:r>
            <w:bookmarkStart w:id="1" w:name="_GoBack"/>
            <w:bookmarkEnd w:id="1"/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2B358" w14:textId="77777777" w:rsidR="0075722F" w:rsidRDefault="0075722F">
      <w:r>
        <w:separator/>
      </w:r>
    </w:p>
  </w:endnote>
  <w:endnote w:type="continuationSeparator" w:id="0">
    <w:p w14:paraId="211FCD36" w14:textId="77777777" w:rsidR="0075722F" w:rsidRDefault="0075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81E57" w14:textId="77777777" w:rsidR="0075722F" w:rsidRDefault="0075722F">
      <w:r>
        <w:separator/>
      </w:r>
    </w:p>
  </w:footnote>
  <w:footnote w:type="continuationSeparator" w:id="0">
    <w:p w14:paraId="79F570BD" w14:textId="77777777" w:rsidR="0075722F" w:rsidRDefault="0075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52CBD"/>
    <w:rsid w:val="00066A87"/>
    <w:rsid w:val="00074972"/>
    <w:rsid w:val="00074A8D"/>
    <w:rsid w:val="00075654"/>
    <w:rsid w:val="000A6394"/>
    <w:rsid w:val="000B7FED"/>
    <w:rsid w:val="000C038A"/>
    <w:rsid w:val="000C6598"/>
    <w:rsid w:val="000D44B3"/>
    <w:rsid w:val="000E0081"/>
    <w:rsid w:val="00110FD5"/>
    <w:rsid w:val="00135C02"/>
    <w:rsid w:val="00145D43"/>
    <w:rsid w:val="001563F1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3DF7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A77A5"/>
    <w:rsid w:val="002B5741"/>
    <w:rsid w:val="002C5556"/>
    <w:rsid w:val="002E472E"/>
    <w:rsid w:val="002F6BF3"/>
    <w:rsid w:val="00304E2F"/>
    <w:rsid w:val="00305409"/>
    <w:rsid w:val="00307D53"/>
    <w:rsid w:val="00321B14"/>
    <w:rsid w:val="00347656"/>
    <w:rsid w:val="0036027C"/>
    <w:rsid w:val="003609EF"/>
    <w:rsid w:val="0036231A"/>
    <w:rsid w:val="00374DD4"/>
    <w:rsid w:val="003853F0"/>
    <w:rsid w:val="003908C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0C16"/>
    <w:rsid w:val="00451C8C"/>
    <w:rsid w:val="00453958"/>
    <w:rsid w:val="00482D95"/>
    <w:rsid w:val="00486973"/>
    <w:rsid w:val="004B1E82"/>
    <w:rsid w:val="004B2BFE"/>
    <w:rsid w:val="004B3271"/>
    <w:rsid w:val="004B5F8A"/>
    <w:rsid w:val="004B75B7"/>
    <w:rsid w:val="004D522E"/>
    <w:rsid w:val="004F41B6"/>
    <w:rsid w:val="005141D9"/>
    <w:rsid w:val="00515646"/>
    <w:rsid w:val="0051580D"/>
    <w:rsid w:val="005202FC"/>
    <w:rsid w:val="0053658A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0BC6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6F5641"/>
    <w:rsid w:val="00723C6B"/>
    <w:rsid w:val="0075722F"/>
    <w:rsid w:val="00762314"/>
    <w:rsid w:val="00767D82"/>
    <w:rsid w:val="00792342"/>
    <w:rsid w:val="00793587"/>
    <w:rsid w:val="007977A8"/>
    <w:rsid w:val="007B512A"/>
    <w:rsid w:val="007C2097"/>
    <w:rsid w:val="007D1528"/>
    <w:rsid w:val="007D6A07"/>
    <w:rsid w:val="007E7DC8"/>
    <w:rsid w:val="007F3A73"/>
    <w:rsid w:val="007F7259"/>
    <w:rsid w:val="008040A8"/>
    <w:rsid w:val="008279FA"/>
    <w:rsid w:val="00843960"/>
    <w:rsid w:val="00845138"/>
    <w:rsid w:val="00857FA7"/>
    <w:rsid w:val="008626E7"/>
    <w:rsid w:val="00862B1A"/>
    <w:rsid w:val="00870EE7"/>
    <w:rsid w:val="008863B9"/>
    <w:rsid w:val="00893DC3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777D9"/>
    <w:rsid w:val="00991B88"/>
    <w:rsid w:val="009A5753"/>
    <w:rsid w:val="009A579D"/>
    <w:rsid w:val="009C549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1828"/>
    <w:rsid w:val="00AA2CBC"/>
    <w:rsid w:val="00AB2864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02EA"/>
    <w:rsid w:val="00BD279D"/>
    <w:rsid w:val="00BD6BB8"/>
    <w:rsid w:val="00BD6EBA"/>
    <w:rsid w:val="00BE5F8C"/>
    <w:rsid w:val="00BF1851"/>
    <w:rsid w:val="00C03A1E"/>
    <w:rsid w:val="00C11309"/>
    <w:rsid w:val="00C31704"/>
    <w:rsid w:val="00C32DCB"/>
    <w:rsid w:val="00C42C38"/>
    <w:rsid w:val="00C570F4"/>
    <w:rsid w:val="00C66BA2"/>
    <w:rsid w:val="00C81EB8"/>
    <w:rsid w:val="00C870F6"/>
    <w:rsid w:val="00C95985"/>
    <w:rsid w:val="00CB09BD"/>
    <w:rsid w:val="00CB38D3"/>
    <w:rsid w:val="00CC5026"/>
    <w:rsid w:val="00CC5DF4"/>
    <w:rsid w:val="00CC68D0"/>
    <w:rsid w:val="00CE35C7"/>
    <w:rsid w:val="00D03F9A"/>
    <w:rsid w:val="00D042E7"/>
    <w:rsid w:val="00D06D51"/>
    <w:rsid w:val="00D240A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D7AD7"/>
    <w:rsid w:val="00DE34CF"/>
    <w:rsid w:val="00E06DF5"/>
    <w:rsid w:val="00E13F3D"/>
    <w:rsid w:val="00E26D31"/>
    <w:rsid w:val="00E27A87"/>
    <w:rsid w:val="00E34898"/>
    <w:rsid w:val="00E735DA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35687"/>
    <w:rsid w:val="00F3628D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0B6A0-9AA2-47C5-B101-8DF0D24E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1246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Huawei-Yuanping</cp:lastModifiedBy>
  <cp:revision>2</cp:revision>
  <cp:lastPrinted>1899-12-31T23:00:00Z</cp:lastPrinted>
  <dcterms:created xsi:type="dcterms:W3CDTF">2024-11-07T10:06:00Z</dcterms:created>
  <dcterms:modified xsi:type="dcterms:W3CDTF">2024-11-07T10:06:00Z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